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ELYOT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Dabrichecourt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21-367)</w:t>
      </w: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25316" w:rsidRDefault="00725316" w:rsidP="007253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  <w:bookmarkStart w:id="0" w:name="_GoBack"/>
      <w:bookmarkEnd w:id="0"/>
    </w:p>
    <w:sectPr w:rsidR="006B2F86" w:rsidRPr="007253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316" w:rsidRDefault="00725316" w:rsidP="00E71FC3">
      <w:pPr>
        <w:spacing w:after="0" w:line="240" w:lineRule="auto"/>
      </w:pPr>
      <w:r>
        <w:separator/>
      </w:r>
    </w:p>
  </w:endnote>
  <w:endnote w:type="continuationSeparator" w:id="0">
    <w:p w:rsidR="00725316" w:rsidRDefault="007253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316" w:rsidRDefault="00725316" w:rsidP="00E71FC3">
      <w:pPr>
        <w:spacing w:after="0" w:line="240" w:lineRule="auto"/>
      </w:pPr>
      <w:r>
        <w:separator/>
      </w:r>
    </w:p>
  </w:footnote>
  <w:footnote w:type="continuationSeparator" w:id="0">
    <w:p w:rsidR="00725316" w:rsidRDefault="007253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16"/>
    <w:rsid w:val="007253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02FBE"/>
  <w15:chartTrackingRefBased/>
  <w15:docId w15:val="{92A49BB2-4F5B-4348-ADEC-E50FE53E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2016-04-23T21:06:00Z</dcterms:created>
  <dcterms:modified xsi:type="dcterms:W3CDTF">2016-04-23T21:07:00Z</dcterms:modified>
</cp:coreProperties>
</file>